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E8F0" w14:textId="2EEBCAC6" w:rsidR="003227EB"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S5-23</w:t>
      </w:r>
      <w:r w:rsidR="006A579C">
        <w:rPr>
          <w:rFonts w:ascii="Arial" w:hAnsi="Arial" w:cs="Arial"/>
          <w:b/>
          <w:sz w:val="24"/>
        </w:rPr>
        <w:t>2675</w:t>
      </w:r>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26C61A1E"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7D4C5A">
        <w:rPr>
          <w:rFonts w:ascii="Arial" w:hAnsi="Arial"/>
          <w:b/>
          <w:lang w:val="en-US"/>
        </w:rPr>
        <w:t>Nokia</w:t>
      </w:r>
    </w:p>
    <w:p w14:paraId="2BD85D3A" w14:textId="722D6875"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Rel-18 pCR 28.829 – Update 6.</w:t>
      </w:r>
      <w:r w:rsidR="00EB0BAB">
        <w:rPr>
          <w:rFonts w:ascii="Arial" w:hAnsi="Arial" w:cs="Arial"/>
          <w:b/>
        </w:rPr>
        <w:t>6</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77777777"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6.9.3.9</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3AB76D5" w14:textId="77777777" w:rsidR="00D63589" w:rsidRDefault="00D63589" w:rsidP="00D63589">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Pr="00987E3A">
        <w:rPr>
          <w:color w:val="000000"/>
          <w:lang w:eastAsia="zh-CN"/>
        </w:rPr>
        <w:t>3GPP TR 22.867: "Study on 5G smart energy and infrastructure</w:t>
      </w:r>
    </w:p>
    <w:p w14:paraId="53FA99A0" w14:textId="77777777" w:rsidR="00D63589" w:rsidRDefault="00D63589" w:rsidP="00D63589">
      <w:pPr>
        <w:pStyle w:val="Reference"/>
        <w:rPr>
          <w:color w:val="000000"/>
          <w:lang w:eastAsia="zh-CN"/>
        </w:rPr>
      </w:pPr>
      <w:r>
        <w:rPr>
          <w:color w:val="000000"/>
          <w:lang w:eastAsia="zh-CN"/>
        </w:rPr>
        <w:t>[2]            3GPP TR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14:paraId="30A1ECF2" w14:textId="7B331E4B" w:rsidR="00D63589" w:rsidRPr="00D63589" w:rsidRDefault="00D63589" w:rsidP="00D6358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14:paraId="16017931" w14:textId="77777777" w:rsidR="003227EB" w:rsidRDefault="003227EB" w:rsidP="003227EB">
      <w:pPr>
        <w:pStyle w:val="Heading1"/>
      </w:pPr>
      <w:r>
        <w:t>3</w:t>
      </w:r>
      <w:r>
        <w:tab/>
        <w:t>Rationale</w:t>
      </w:r>
    </w:p>
    <w:p w14:paraId="51930153" w14:textId="7EA55884" w:rsidR="003227EB" w:rsidRDefault="003227EB" w:rsidP="003227EB">
      <w:r>
        <w:t>This update makes minor changes in 6.</w:t>
      </w:r>
      <w:r w:rsidR="00007EB4">
        <w:t>6</w:t>
      </w:r>
      <w:r>
        <w:t xml:space="preserve"> for clarity and correctness</w:t>
      </w:r>
    </w:p>
    <w:p w14:paraId="0FA6B3A8" w14:textId="77777777" w:rsidR="003227EB" w:rsidRDefault="003227EB" w:rsidP="003227E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8D0733">
        <w:tc>
          <w:tcPr>
            <w:tcW w:w="9639"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bookmarkEnd w:id="0"/>
    </w:tbl>
    <w:p w14:paraId="737C2B1C" w14:textId="7D8ED651" w:rsidR="00850B7F" w:rsidRDefault="00850B7F" w:rsidP="00850B7F">
      <w:pPr>
        <w:pStyle w:val="Heading3"/>
      </w:pPr>
    </w:p>
    <w:p w14:paraId="535AD54F" w14:textId="77777777" w:rsidR="00DD59F5" w:rsidRPr="007D0CB5" w:rsidRDefault="00DD59F5" w:rsidP="00DD59F5">
      <w:pPr>
        <w:pStyle w:val="Heading2"/>
      </w:pPr>
      <w:bookmarkStart w:id="1" w:name="_Toc112314407"/>
      <w:bookmarkStart w:id="2" w:name="_Toc112314587"/>
      <w:bookmarkStart w:id="3" w:name="_Toc119925363"/>
      <w:r>
        <w:rPr>
          <w:lang w:val="en-US"/>
        </w:rPr>
        <w:t>6.6</w:t>
      </w:r>
      <w:r>
        <w:rPr>
          <w:lang w:val="en-US"/>
        </w:rPr>
        <w:tab/>
        <w:t xml:space="preserve">Business use case: </w:t>
      </w:r>
      <w:r w:rsidRPr="007D0CB5">
        <w:rPr>
          <w:lang w:val="en-US"/>
        </w:rPr>
        <w:t xml:space="preserve">DSO Provides Performance </w:t>
      </w:r>
      <w:r>
        <w:rPr>
          <w:lang w:val="en-US"/>
        </w:rPr>
        <w:t>Information</w:t>
      </w:r>
      <w:r w:rsidRPr="007D0CB5">
        <w:rPr>
          <w:lang w:val="en-US"/>
        </w:rPr>
        <w:t xml:space="preserve"> indicating </w:t>
      </w:r>
      <w:r>
        <w:rPr>
          <w:lang w:val="en-US"/>
        </w:rPr>
        <w:t>Relevant Changes to its Network</w:t>
      </w:r>
      <w:bookmarkEnd w:id="1"/>
      <w:bookmarkEnd w:id="2"/>
      <w:bookmarkEnd w:id="3"/>
    </w:p>
    <w:p w14:paraId="5EB610A3" w14:textId="77777777" w:rsidR="00DD59F5" w:rsidRDefault="00DD59F5" w:rsidP="00DD59F5">
      <w:pPr>
        <w:pStyle w:val="Heading3"/>
        <w:rPr>
          <w:lang w:val="en-US"/>
        </w:rPr>
      </w:pPr>
      <w:bookmarkStart w:id="4" w:name="_Toc112314408"/>
      <w:bookmarkStart w:id="5" w:name="_Toc112314588"/>
      <w:bookmarkStart w:id="6" w:name="_Toc119925364"/>
      <w:r>
        <w:rPr>
          <w:lang w:val="en-US"/>
        </w:rPr>
        <w:t>6.6.1</w:t>
      </w:r>
      <w:r>
        <w:rPr>
          <w:lang w:val="en-US"/>
        </w:rPr>
        <w:tab/>
        <w:t>Description</w:t>
      </w:r>
      <w:bookmarkEnd w:id="4"/>
      <w:bookmarkEnd w:id="5"/>
      <w:bookmarkEnd w:id="6"/>
    </w:p>
    <w:p w14:paraId="09A92E5C" w14:textId="77777777" w:rsidR="00DD59F5" w:rsidRDefault="00DD59F5" w:rsidP="00DD59F5">
      <w:pPr>
        <w:rPr>
          <w:b/>
          <w:lang w:val="en-US"/>
        </w:rPr>
      </w:pPr>
      <w:r>
        <w:rPr>
          <w:b/>
          <w:lang w:val="en-US"/>
        </w:rPr>
        <w:t>Motivation</w:t>
      </w:r>
    </w:p>
    <w:p w14:paraId="3A643D8A" w14:textId="77777777" w:rsidR="00DD59F5" w:rsidRDefault="00DD59F5" w:rsidP="00DD59F5">
      <w:pPr>
        <w:rPr>
          <w:lang w:val="en-US"/>
        </w:rPr>
      </w:pPr>
      <w:r>
        <w:rPr>
          <w:lang w:val="en-US"/>
        </w:rPr>
        <w:t>As described in 6.2, DSO reporting to MNO to resolve problems and incidents, current practice, and Annex A, incident reporting is a vital component of service management. The reporting of such problems today occurs very infrequently, e.g. when service agreements are created or renewed. This exchange of information could be very beneficial to an MNO and lead to considerations such as adjustment of coverage (e.g. for optimization), capacity planning (e.g. to react to growth in utilization in some part of the network), disaster recovery planning, and more.</w:t>
      </w:r>
    </w:p>
    <w:p w14:paraId="3299A0DD" w14:textId="77777777" w:rsidR="00DD59F5" w:rsidRDefault="00DD59F5" w:rsidP="00DD59F5">
      <w:pPr>
        <w:rPr>
          <w:lang w:val="en-US"/>
        </w:rPr>
      </w:pPr>
      <w:r>
        <w:rPr>
          <w:lang w:val="en-US"/>
        </w:rPr>
        <w:t>Providing information from the DSO to the MNO serves a broader set of motivations as well. As the DSO's organization and use of their own network changes, their measured performance will change. This information may be important in distinguishing whether differences in network usage arise from performance problems or instead whether the changes are intentional on the part of the DSO.</w:t>
      </w:r>
    </w:p>
    <w:p w14:paraId="4ABD0DEF" w14:textId="77777777" w:rsidR="00DD59F5" w:rsidRDefault="00DD59F5" w:rsidP="00DD59F5">
      <w:pPr>
        <w:rPr>
          <w:lang w:val="en-US"/>
        </w:rPr>
      </w:pPr>
      <w:r>
        <w:rPr>
          <w:lang w:val="en-US"/>
        </w:rPr>
        <w:t xml:space="preserve">The DSO is in a unique position to provide information to an MNO regarding their service. The DSO not only has many deployed stationary UEs, but performs </w:t>
      </w:r>
      <w:del w:id="7" w:author="Nokia User" w:date="2023-02-17T09:27:00Z">
        <w:r w:rsidDel="008167F5">
          <w:rPr>
            <w:lang w:val="en-US"/>
          </w:rPr>
          <w:delText>signficant</w:delText>
        </w:r>
      </w:del>
      <w:ins w:id="8" w:author="Nokia User" w:date="2023-02-17T09:27:00Z">
        <w:r>
          <w:rPr>
            <w:lang w:val="en-US"/>
          </w:rPr>
          <w:t>significant</w:t>
        </w:r>
      </w:ins>
      <w:r>
        <w:rPr>
          <w:lang w:val="en-US"/>
        </w:rPr>
        <w:t xml:space="preserve"> performance management for these and requires extremely </w:t>
      </w:r>
      <w:r>
        <w:rPr>
          <w:lang w:val="en-US"/>
        </w:rPr>
        <w:lastRenderedPageBreak/>
        <w:t>high availability. The DSO therefore has a very detailed set of information gathered over time, across the MNO's network. Specifically, the DSO identifies where there are problems for their own purposes, for the purposes of proactive response to increase availability. (See 6.2</w:t>
      </w:r>
      <w:del w:id="9" w:author="Nokia User" w:date="2023-02-17T09:27:00Z">
        <w:r w:rsidDel="008167F5">
          <w:rPr>
            <w:lang w:val="en-US"/>
          </w:rPr>
          <w:delText xml:space="preserve"> and </w:delText>
        </w:r>
        <w:r w:rsidRPr="008167F5" w:rsidDel="008167F5">
          <w:rPr>
            <w:lang w:val="en-US"/>
          </w:rPr>
          <w:delText>6.Y</w:delText>
        </w:r>
      </w:del>
      <w:r>
        <w:rPr>
          <w:lang w:val="en-US"/>
        </w:rPr>
        <w:t>)</w:t>
      </w:r>
    </w:p>
    <w:p w14:paraId="51CC66E2" w14:textId="77777777" w:rsidR="00DD59F5" w:rsidRPr="0031645F" w:rsidRDefault="00DD59F5" w:rsidP="00DD59F5">
      <w:pPr>
        <w:rPr>
          <w:lang w:val="en-US"/>
        </w:rPr>
      </w:pPr>
      <w:r>
        <w:rPr>
          <w:lang w:val="en-US"/>
        </w:rPr>
        <w:t>This 'problem' or 'utilization' information is in the interest of the DSO to share, as it could lead the MNO to consider service improvements or to identify issues that they may not have otherwise detected.  Providing problem analysis information is an example of mutual advantage for both the customer and the service provider. In any case, if such information is needed by both sides, a standard interface for providing it will reduce the informal communication needed by both parties.</w:t>
      </w:r>
    </w:p>
    <w:p w14:paraId="2993DCDF" w14:textId="77777777" w:rsidR="00DD59F5" w:rsidRDefault="00DD59F5" w:rsidP="00DD59F5">
      <w:pPr>
        <w:rPr>
          <w:b/>
          <w:lang w:val="en-US"/>
        </w:rPr>
      </w:pPr>
      <w:r>
        <w:rPr>
          <w:b/>
          <w:lang w:val="en-US"/>
        </w:rPr>
        <w:t>Background</w:t>
      </w:r>
    </w:p>
    <w:p w14:paraId="288D18A7" w14:textId="77777777" w:rsidR="00DD59F5" w:rsidRPr="007D0CB5" w:rsidRDefault="00DD59F5" w:rsidP="00DD59F5">
      <w:pPr>
        <w:rPr>
          <w:lang w:val="en-US"/>
        </w:rPr>
      </w:pPr>
      <w:r>
        <w:rPr>
          <w:lang w:val="en-US"/>
        </w:rPr>
        <w:t>See 6.2.</w:t>
      </w:r>
    </w:p>
    <w:p w14:paraId="47F776A4" w14:textId="77777777" w:rsidR="00DD59F5" w:rsidRDefault="00DD59F5" w:rsidP="00DD59F5">
      <w:pPr>
        <w:pStyle w:val="Heading3"/>
        <w:rPr>
          <w:lang w:val="en-US"/>
        </w:rPr>
      </w:pPr>
      <w:bookmarkStart w:id="10" w:name="_Toc112314409"/>
      <w:bookmarkStart w:id="11" w:name="_Toc112314589"/>
      <w:bookmarkStart w:id="12" w:name="_Toc119925365"/>
      <w:r>
        <w:rPr>
          <w:lang w:val="en-US"/>
        </w:rPr>
        <w:t>6.6.2</w:t>
      </w:r>
      <w:r>
        <w:rPr>
          <w:lang w:val="en-US"/>
        </w:rPr>
        <w:tab/>
        <w:t>Details</w:t>
      </w:r>
      <w:bookmarkEnd w:id="10"/>
      <w:bookmarkEnd w:id="11"/>
      <w:bookmarkEnd w:id="12"/>
    </w:p>
    <w:p w14:paraId="7B8F3F5A" w14:textId="77777777" w:rsidR="00DD59F5" w:rsidRDefault="00DD59F5" w:rsidP="00DD59F5">
      <w:r>
        <w:t xml:space="preserve">Problem Management processes, by which the DSO works with the MNO to address such issues as observed erratic or declining performance, occur very infrequently today. Problem Management results in concrete proposals for improvements, essentially as input for processes such as capacity planning and adjustments to service level agreements. Problem management therefore results in changes that need to be considered over time, decisions that take months or years to conclude. </w:t>
      </w:r>
    </w:p>
    <w:p w14:paraId="417E4E5D" w14:textId="77777777" w:rsidR="00DD59F5" w:rsidRDefault="00DD59F5" w:rsidP="00DD59F5">
      <w:r>
        <w:t xml:space="preserve">The opportunities to analyze problems that emerge from time to time in energy utility service provider communication networks can be analyzed by the energy utility service providers in cooperation with the MNOs to ascertain the root cause of unexpectedly low or declining performance levels. This network problem discovery, trend analysis and identification of root causes of problems is, as a result of sharing </w:t>
      </w:r>
      <w:del w:id="13" w:author="Nokia User" w:date="2023-02-17T09:27:00Z">
        <w:r w:rsidDel="008167F5">
          <w:delText>infomation</w:delText>
        </w:r>
      </w:del>
      <w:ins w:id="14" w:author="Nokia User" w:date="2023-02-17T09:27:00Z">
        <w:r>
          <w:t>information</w:t>
        </w:r>
      </w:ins>
      <w:r>
        <w:t xml:space="preserve"> and conferring with MNOs, made easier for energy utility service providers.</w:t>
      </w:r>
    </w:p>
    <w:p w14:paraId="25912A91" w14:textId="77777777" w:rsidR="00DD59F5" w:rsidRPr="00780ADC" w:rsidRDefault="00DD59F5" w:rsidP="00DD59F5">
      <w:pPr>
        <w:rPr>
          <w:b/>
        </w:rPr>
      </w:pPr>
      <w:r w:rsidRPr="00780ADC">
        <w:rPr>
          <w:b/>
        </w:rPr>
        <w:t>Use case actors:</w:t>
      </w:r>
    </w:p>
    <w:p w14:paraId="4D1ABBEA" w14:textId="77777777" w:rsidR="00DD59F5" w:rsidRPr="00792071" w:rsidRDefault="00DD59F5" w:rsidP="00DD59F5">
      <w:r w:rsidRPr="002E51DE">
        <w:rPr>
          <w:b/>
        </w:rPr>
        <w:t xml:space="preserve">DSO </w:t>
      </w:r>
      <w:ins w:id="15" w:author="Nokia User" w:date="2023-02-17T09:27:00Z">
        <w:r>
          <w:rPr>
            <w:b/>
          </w:rPr>
          <w:t xml:space="preserve">network </w:t>
        </w:r>
      </w:ins>
      <w:r w:rsidRPr="002E51DE">
        <w:rPr>
          <w:b/>
        </w:rPr>
        <w:t>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p>
    <w:p w14:paraId="15A7E58A" w14:textId="77777777" w:rsidR="00DD59F5" w:rsidRPr="00792071" w:rsidRDefault="00DD59F5" w:rsidP="00DD59F5">
      <w:r>
        <w:rPr>
          <w:b/>
        </w:rPr>
        <w:t>MNO technical service / account manager:</w:t>
      </w:r>
      <w:r>
        <w:t xml:space="preserve"> The MNO technical service / account manager responds to queries from the energy utility service provider when needed. Such questions may arise when problems emerge, e.g. as network performance or </w:t>
      </w:r>
      <w:del w:id="16" w:author="Nokia User" w:date="2023-02-17T09:27:00Z">
        <w:r w:rsidDel="008167F5">
          <w:delText>avaialbility</w:delText>
        </w:r>
      </w:del>
      <w:ins w:id="17" w:author="Nokia User" w:date="2023-02-17T09:27:00Z">
        <w:r>
          <w:t>availability</w:t>
        </w:r>
      </w:ins>
      <w:r>
        <w:t xml:space="preserve"> appears to decline in the DSO's network.</w:t>
      </w:r>
    </w:p>
    <w:p w14:paraId="651D9754" w14:textId="77777777" w:rsidR="00DD59F5" w:rsidRPr="0026679A" w:rsidRDefault="00DD59F5" w:rsidP="00DD59F5">
      <w:pPr>
        <w:rPr>
          <w:b/>
        </w:rPr>
      </w:pPr>
      <w:r w:rsidRPr="0026679A">
        <w:rPr>
          <w:b/>
        </w:rPr>
        <w:t>Use case service flow:</w:t>
      </w:r>
    </w:p>
    <w:p w14:paraId="3B435432" w14:textId="77777777" w:rsidR="00DD59F5" w:rsidRPr="00155056" w:rsidRDefault="00DD59F5" w:rsidP="00DD59F5">
      <w:pPr>
        <w:pStyle w:val="B1"/>
      </w:pPr>
      <w:r w:rsidRPr="00792071">
        <w:t>1)</w:t>
      </w:r>
      <w:r>
        <w:tab/>
        <w:t xml:space="preserve">Using the DSO operational tools, the DSO </w:t>
      </w:r>
      <w:ins w:id="18" w:author="Nokia User" w:date="2023-02-17T09:28:00Z">
        <w:r>
          <w:t xml:space="preserve">network </w:t>
        </w:r>
      </w:ins>
      <w:r>
        <w:t xml:space="preserve">operations center engineer gathers and analyzes data, seeking to identify trends that appear threatening to the proper function of the energy utility service provider network. An example of such a trend would be a gradual decline in performance parameters including observed increasing latency or jitter, or gradual decline in availability. Note that these parameters' decline </w:t>
      </w:r>
      <w:r>
        <w:rPr>
          <w:i/>
        </w:rPr>
        <w:t>even while remaining within the expectations of the service level agreement</w:t>
      </w:r>
      <w:r>
        <w:t xml:space="preserve"> may merit investigation if the decline is prolonged and pronounced.</w:t>
      </w:r>
    </w:p>
    <w:p w14:paraId="2101E479" w14:textId="77777777" w:rsidR="00DD59F5" w:rsidRDefault="00DD59F5" w:rsidP="00DD59F5">
      <w:pPr>
        <w:pStyle w:val="B1"/>
      </w:pPr>
      <w:r w:rsidRPr="00792071">
        <w:t>2</w:t>
      </w:r>
      <w:r>
        <w:t>a</w:t>
      </w:r>
      <w:r w:rsidRPr="00792071">
        <w:t>)</w:t>
      </w:r>
      <w:r>
        <w:tab/>
        <w:t xml:space="preserve">When such trends are identified, the DSO </w:t>
      </w:r>
      <w:ins w:id="19" w:author="Nokia User" w:date="2023-02-17T09:28:00Z">
        <w:r>
          <w:t xml:space="preserve">network </w:t>
        </w:r>
      </w:ins>
      <w:r>
        <w:t xml:space="preserve">operations center engineer uses tools to study the details of the potential problem. </w:t>
      </w:r>
    </w:p>
    <w:p w14:paraId="60A6B56B" w14:textId="77777777" w:rsidR="00DD59F5" w:rsidRDefault="00DD59F5" w:rsidP="00DD59F5">
      <w:pPr>
        <w:pStyle w:val="B1"/>
      </w:pPr>
      <w:r>
        <w:t>2b)</w:t>
      </w:r>
      <w:r>
        <w:tab/>
        <w:t xml:space="preserve">Another goal is to identify where there are </w:t>
      </w:r>
      <w:r w:rsidRPr="00CD454E">
        <w:t>not</w:t>
      </w:r>
      <w:r>
        <w:t xml:space="preserve"> problems, despite </w:t>
      </w:r>
      <w:r w:rsidRPr="00CD454E">
        <w:t>data</w:t>
      </w:r>
      <w:r>
        <w:t xml:space="preserve"> that appears to indicate problems. In some cases, when less or no traffic is sent or received over the mobile telecommunications network this may be</w:t>
      </w:r>
      <w:r w:rsidRPr="005E7811">
        <w:t xml:space="preserve"> </w:t>
      </w:r>
      <w:r>
        <w:t>a decision of the customer.</w:t>
      </w:r>
    </w:p>
    <w:p w14:paraId="768AC44D" w14:textId="77777777" w:rsidR="00DD59F5" w:rsidRDefault="00DD59F5" w:rsidP="00DD59F5">
      <w:pPr>
        <w:pStyle w:val="B1"/>
      </w:pPr>
      <w:r>
        <w:t>3)</w:t>
      </w:r>
      <w:r>
        <w:tab/>
        <w:t xml:space="preserve">The DSO </w:t>
      </w:r>
      <w:ins w:id="20" w:author="Nokia User" w:date="2023-02-17T09:28:00Z">
        <w:r>
          <w:t xml:space="preserve">network </w:t>
        </w:r>
      </w:ins>
      <w:r>
        <w:t xml:space="preserve">operations center engineer shares this information with the MNO by means of a standard interface, including the measured performance, physical location, Cell ID and other information. </w:t>
      </w:r>
    </w:p>
    <w:p w14:paraId="4499B688" w14:textId="77777777" w:rsidR="00DD59F5" w:rsidRDefault="00DD59F5" w:rsidP="00DD59F5">
      <w:pPr>
        <w:pStyle w:val="NO"/>
      </w:pPr>
      <w:r>
        <w:t>NOTE:</w:t>
      </w:r>
      <w:r>
        <w:tab/>
        <w:t>The physical location, Cell ID and other information is available to the MNO. It is given by the DSO in order to provide sufficient information that the observed performance information provided by the DSO can effectively be correlated and compared to management information collected by the MNO.</w:t>
      </w:r>
    </w:p>
    <w:p w14:paraId="57FC6349" w14:textId="77777777" w:rsidR="00DD59F5" w:rsidRDefault="00DD59F5" w:rsidP="00DD59F5">
      <w:pPr>
        <w:pStyle w:val="B1"/>
      </w:pPr>
      <w:r>
        <w:t>4a)</w:t>
      </w:r>
      <w:r>
        <w:tab/>
        <w:t xml:space="preserve">The 'root cause' of the problem may need to be investigated by the DSO before identifying a potential remedy is possible, or determining how high a priority the mitigation has. This process can be </w:t>
      </w:r>
      <w:del w:id="21" w:author="Nokia User" w:date="2023-02-17T09:28:00Z">
        <w:r w:rsidDel="008167F5">
          <w:delText>accellerated</w:delText>
        </w:r>
      </w:del>
      <w:ins w:id="22" w:author="Nokia User" w:date="2023-02-17T09:28:00Z">
        <w:r>
          <w:t>accelerated</w:t>
        </w:r>
      </w:ins>
      <w:r>
        <w:t xml:space="preserve"> and eased by collaboration and interaction between the DSO</w:t>
      </w:r>
      <w:ins w:id="23" w:author="Nokia User" w:date="2023-02-17T09:28:00Z">
        <w:r>
          <w:t xml:space="preserve"> network</w:t>
        </w:r>
      </w:ins>
      <w:r>
        <w:t xml:space="preserve"> operations center engineer and the MNO </w:t>
      </w:r>
      <w:r>
        <w:lastRenderedPageBreak/>
        <w:t>technical service representative. The communication between the two organizations is based on any standard data model which eases communication and determining answers to essential questions for both the MNO technical service and DSO operations engineers.</w:t>
      </w:r>
    </w:p>
    <w:p w14:paraId="0879C63C" w14:textId="77777777" w:rsidR="00DD59F5" w:rsidRPr="00792071" w:rsidRDefault="00DD59F5" w:rsidP="00DD59F5">
      <w:pPr>
        <w:pStyle w:val="B1"/>
      </w:pPr>
      <w:r>
        <w:t>4b)</w:t>
      </w:r>
      <w:r>
        <w:tab/>
        <w:t>The apparent problem (reduced or zero network utilization) can be flagged to the MNO as 'intended'.</w:t>
      </w:r>
    </w:p>
    <w:p w14:paraId="42B68FB0" w14:textId="77777777" w:rsidR="00DD59F5" w:rsidRPr="0026679A" w:rsidRDefault="00DD59F5" w:rsidP="00DD59F5">
      <w:pPr>
        <w:rPr>
          <w:b/>
        </w:rPr>
      </w:pPr>
      <w:r w:rsidRPr="0026679A">
        <w:rPr>
          <w:b/>
        </w:rPr>
        <w:t>Service flow result:</w:t>
      </w:r>
    </w:p>
    <w:p w14:paraId="70B32D00" w14:textId="77777777" w:rsidR="00DD59F5" w:rsidRDefault="00DD59F5" w:rsidP="00DD59F5">
      <w:r>
        <w:t xml:space="preserve">The DSO learns about performance problems in their network. By sharing these problems in a standardized manner with the MNO, it is possible to more straightforwardly ascertain whether the issues are also present in the mobile network. The MNO benefits from information </w:t>
      </w:r>
      <w:del w:id="24" w:author="Nokia User" w:date="2023-02-17T09:29:00Z">
        <w:r w:rsidDel="008167F5">
          <w:delText>acertained</w:delText>
        </w:r>
      </w:del>
      <w:ins w:id="25" w:author="Nokia User" w:date="2023-02-17T09:29:00Z">
        <w:r>
          <w:t>ascertained</w:t>
        </w:r>
      </w:ins>
      <w:r>
        <w:t xml:space="preserve"> by the DSO about network performance issues.</w:t>
      </w:r>
    </w:p>
    <w:p w14:paraId="24D23F94" w14:textId="77777777" w:rsidR="00DD59F5" w:rsidRDefault="00DD59F5" w:rsidP="00DD59F5">
      <w:r>
        <w:t xml:space="preserve">The DSO is able to differentiate in the information it provides to the MNO between reduced performance in the network and intentional reduced utilization of the network. This will ease </w:t>
      </w:r>
      <w:del w:id="26" w:author="Nokia User" w:date="2023-02-17T09:29:00Z">
        <w:r w:rsidDel="008167F5">
          <w:delText>interpetation</w:delText>
        </w:r>
      </w:del>
      <w:ins w:id="27" w:author="Nokia User" w:date="2023-02-17T09:29:00Z">
        <w:r>
          <w:t>interpretation</w:t>
        </w:r>
      </w:ins>
      <w:r>
        <w:t xml:space="preserve"> of the data by the MNO.</w:t>
      </w:r>
    </w:p>
    <w:p w14:paraId="30DDDDDE" w14:textId="77777777" w:rsidR="00DD59F5" w:rsidRPr="00E86BF9" w:rsidRDefault="00DD59F5" w:rsidP="00DD59F5">
      <w:pPr>
        <w:pStyle w:val="Heading3"/>
        <w:rPr>
          <w:sz w:val="32"/>
          <w:lang w:val="en-US"/>
        </w:rPr>
      </w:pPr>
      <w:bookmarkStart w:id="28" w:name="_Toc112314410"/>
      <w:bookmarkStart w:id="29" w:name="_Toc112314590"/>
      <w:bookmarkStart w:id="30" w:name="_Toc119925366"/>
      <w:r w:rsidRPr="00E86BF9">
        <w:rPr>
          <w:sz w:val="32"/>
          <w:lang w:val="en-US"/>
        </w:rPr>
        <w:t>6.</w:t>
      </w:r>
      <w:r>
        <w:rPr>
          <w:sz w:val="32"/>
          <w:lang w:val="en-US"/>
        </w:rPr>
        <w:t>6</w:t>
      </w:r>
      <w:r w:rsidRPr="00E86BF9">
        <w:rPr>
          <w:sz w:val="32"/>
          <w:lang w:val="en-US"/>
        </w:rPr>
        <w:t>.3</w:t>
      </w:r>
      <w:r w:rsidRPr="00E86BF9">
        <w:rPr>
          <w:sz w:val="32"/>
          <w:lang w:val="en-US"/>
        </w:rPr>
        <w:tab/>
        <w:t>Potential Requirements</w:t>
      </w:r>
      <w:bookmarkEnd w:id="28"/>
      <w:bookmarkEnd w:id="29"/>
      <w:bookmarkEnd w:id="30"/>
    </w:p>
    <w:p w14:paraId="4A9563F7" w14:textId="77777777" w:rsidR="00DD59F5" w:rsidRDefault="00DD59F5" w:rsidP="00DD59F5">
      <w:pPr>
        <w:rPr>
          <w:lang w:val="en-US"/>
        </w:rPr>
      </w:pPr>
      <w:r>
        <w:rPr>
          <w:lang w:val="en-US"/>
        </w:rPr>
        <w:t>Subject to operator policies, the 3GPP network management system may</w:t>
      </w:r>
      <w:del w:id="31" w:author="Nokia User" w:date="2023-02-17T09:29:00Z">
        <w:r w:rsidDel="008167F5">
          <w:delText>, subject to operator policy,</w:delText>
        </w:r>
      </w:del>
      <w:r>
        <w:rPr>
          <w:lang w:val="en-US"/>
        </w:rPr>
        <w:t xml:space="preserve"> support a means for authorized third parties that require extremely high availability for a large number of deployed UEs to provide network performance measurement information by means of standardized interfaces to MNOs. The data model of the performance information provided by the DSO to the MNO will be standardized and include at least the following elements: {measurement granularity, location of measurement, latency, packet loss, throughput.}</w:t>
      </w:r>
    </w:p>
    <w:p w14:paraId="6028DE29" w14:textId="77777777" w:rsidR="00DD59F5" w:rsidRDefault="00DD59F5" w:rsidP="00DD59F5">
      <w:pPr>
        <w:pStyle w:val="B1"/>
      </w:pPr>
      <w:r w:rsidRPr="00183BCD">
        <w:t xml:space="preserve">a) </w:t>
      </w:r>
      <w:r w:rsidRPr="00C73825">
        <w:t>Latency</w:t>
      </w:r>
      <w:r w:rsidRPr="00183BCD">
        <w:t xml:space="preserve"> between the DSO’s device and the DSO’s server the device is communicating with</w:t>
      </w:r>
      <w:r>
        <w:t xml:space="preserve"> </w:t>
      </w:r>
      <w:r w:rsidRPr="00183BCD">
        <w:t xml:space="preserve">[an average for the </w:t>
      </w:r>
      <w:r>
        <w:t>DSO</w:t>
      </w:r>
      <w:r w:rsidRPr="00183BCD">
        <w:t>'s network traffic];</w:t>
      </w:r>
    </w:p>
    <w:p w14:paraId="1ADFA629" w14:textId="77777777" w:rsidR="00DD59F5" w:rsidRPr="00B40D2A" w:rsidRDefault="00DD59F5" w:rsidP="00DD59F5">
      <w:pPr>
        <w:pStyle w:val="EditorsNote"/>
      </w:pPr>
      <w:r w:rsidRPr="00B40D2A">
        <w:t>Editor's Note: the granularity and semantics of latency performance metric acquisition are for further study.</w:t>
      </w:r>
    </w:p>
    <w:p w14:paraId="10F62F84" w14:textId="77777777" w:rsidR="00DD59F5" w:rsidRPr="002733D1" w:rsidRDefault="00DD59F5" w:rsidP="00DD59F5">
      <w:pPr>
        <w:ind w:left="568" w:hanging="284"/>
      </w:pPr>
    </w:p>
    <w:p w14:paraId="4F898C68" w14:textId="77777777" w:rsidR="00DD59F5" w:rsidRPr="00183BCD" w:rsidRDefault="00DD59F5" w:rsidP="00DD59F5">
      <w:pPr>
        <w:pStyle w:val="B1"/>
      </w:pPr>
      <w:r w:rsidRPr="00183BCD">
        <w:t xml:space="preserve">b) Throughput [an average for the </w:t>
      </w:r>
      <w:r>
        <w:t>DSO</w:t>
      </w:r>
      <w:r w:rsidRPr="00183BCD">
        <w:t>'s network traffic];</w:t>
      </w:r>
    </w:p>
    <w:p w14:paraId="6ADC471F" w14:textId="77777777" w:rsidR="00DD59F5" w:rsidRDefault="00DD59F5" w:rsidP="00DD59F5">
      <w:pPr>
        <w:pStyle w:val="B1"/>
      </w:pPr>
      <w:r w:rsidRPr="00183BCD">
        <w:t xml:space="preserve">c) Packet loss [an average for the </w:t>
      </w:r>
      <w:r>
        <w:t>DSO</w:t>
      </w:r>
      <w:r w:rsidRPr="00183BCD">
        <w:t>'s network traffic];</w:t>
      </w:r>
    </w:p>
    <w:p w14:paraId="1FA16C32" w14:textId="77777777" w:rsidR="00DD59F5" w:rsidRPr="00183BCD" w:rsidRDefault="00DD59F5" w:rsidP="00DD59F5">
      <w:pPr>
        <w:pStyle w:val="NO"/>
      </w:pPr>
      <w:r>
        <w:t xml:space="preserve">NOTE 1: </w:t>
      </w:r>
      <w:r>
        <w:tab/>
        <w:t>Packet loss can be determined by means of observation of ICMP and TCP control information for traffic, sending probes, etc. This methodology is out of scope of 3GPP.</w:t>
      </w:r>
    </w:p>
    <w:p w14:paraId="0EC07E6D" w14:textId="77777777" w:rsidR="00DD59F5" w:rsidRDefault="00DD59F5" w:rsidP="00DD59F5">
      <w:pPr>
        <w:pStyle w:val="B1"/>
        <w:rPr>
          <w:lang w:val="en-US"/>
        </w:rPr>
      </w:pPr>
      <w:r w:rsidRPr="00183BCD">
        <w:t xml:space="preserve">d) Service loss [an indication of any intervals in which there was a full loss of service for the </w:t>
      </w:r>
      <w:r>
        <w:t>DSO</w:t>
      </w:r>
      <w:r w:rsidRPr="00183BCD">
        <w:t xml:space="preserve"> (e.g. no communication service is possible for DSO due to a cell outage in MNO’s network.)].</w:t>
      </w:r>
    </w:p>
    <w:p w14:paraId="09BEE149" w14:textId="77777777" w:rsidR="00DD59F5" w:rsidRDefault="00DD59F5" w:rsidP="00DD59F5">
      <w:pPr>
        <w:pStyle w:val="NO"/>
        <w:rPr>
          <w:lang w:val="en-US"/>
        </w:rPr>
      </w:pPr>
      <w:r>
        <w:rPr>
          <w:lang w:val="en-US"/>
        </w:rPr>
        <w:t>NOTE 2:</w:t>
      </w:r>
      <w:r>
        <w:rPr>
          <w:lang w:val="en-US"/>
        </w:rPr>
        <w:tab/>
        <w:t>The information elements to include in the incident report will be further clarified during the 'solution definition' stage of this study.</w:t>
      </w:r>
    </w:p>
    <w:p w14:paraId="7AD55E25" w14:textId="77777777" w:rsidR="00DD59F5" w:rsidRDefault="00DD59F5" w:rsidP="00DD59F5">
      <w:pPr>
        <w:pStyle w:val="NO"/>
        <w:rPr>
          <w:lang w:val="en-US"/>
        </w:rPr>
      </w:pPr>
      <w:r>
        <w:rPr>
          <w:lang w:val="en-US"/>
        </w:rPr>
        <w:t>NOTE 3:</w:t>
      </w:r>
      <w:r>
        <w:rPr>
          <w:lang w:val="en-US"/>
        </w:rPr>
        <w:tab/>
        <w:t xml:space="preserve">The measurements provided by the DSO can be acquired by means that are outside the scope of 3GPP. Measurements may be acquired from management MIBs of routers that are operated by the DSO. </w:t>
      </w:r>
    </w:p>
    <w:p w14:paraId="6689AD39" w14:textId="77777777" w:rsidR="00DD59F5" w:rsidRPr="00F630F7" w:rsidRDefault="00DD59F5" w:rsidP="00DD59F5">
      <w:pPr>
        <w:pStyle w:val="EditorsNote"/>
      </w:pPr>
      <w:r>
        <w:t>Editor's Note: It is FFS whether service loss is in scope of 3GPP standardization or if it is in scope of the BSS.</w:t>
      </w:r>
    </w:p>
    <w:p w14:paraId="6DDEA0BC" w14:textId="09FC2C30" w:rsidR="003227EB" w:rsidRPr="00E8575B" w:rsidRDefault="003227EB" w:rsidP="00850B7F">
      <w:pPr>
        <w:pStyle w:val="Heading3"/>
      </w:pPr>
    </w:p>
    <w:p w14:paraId="2A37F18D" w14:textId="77777777" w:rsidR="00B2535A" w:rsidRPr="00B2535A" w:rsidRDefault="00B2535A" w:rsidP="00B253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4519" w14:textId="77777777" w:rsidR="00C404E6" w:rsidRDefault="00C404E6">
      <w:r>
        <w:separator/>
      </w:r>
    </w:p>
  </w:endnote>
  <w:endnote w:type="continuationSeparator" w:id="0">
    <w:p w14:paraId="3AC313F2" w14:textId="77777777" w:rsidR="00C404E6" w:rsidRDefault="00C4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21C8" w14:textId="77777777" w:rsidR="00C404E6" w:rsidRDefault="00C404E6">
      <w:r>
        <w:separator/>
      </w:r>
    </w:p>
  </w:footnote>
  <w:footnote w:type="continuationSeparator" w:id="0">
    <w:p w14:paraId="72940785" w14:textId="77777777" w:rsidR="00C404E6" w:rsidRDefault="00C4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004B" w14:textId="779FA11A"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47B">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r>
      <w:rPr>
        <w:rFonts w:ascii="Arial" w:hAnsi="Arial" w:cs="Arial"/>
        <w:b/>
        <w:sz w:val="18"/>
        <w:szCs w:val="18"/>
      </w:rPr>
      <w:t>3GPP Tdoc</w:t>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EB4"/>
    <w:rsid w:val="00013435"/>
    <w:rsid w:val="00014285"/>
    <w:rsid w:val="00033397"/>
    <w:rsid w:val="00040095"/>
    <w:rsid w:val="00051834"/>
    <w:rsid w:val="00054A22"/>
    <w:rsid w:val="00062023"/>
    <w:rsid w:val="0006552B"/>
    <w:rsid w:val="000655A6"/>
    <w:rsid w:val="00074B94"/>
    <w:rsid w:val="00080512"/>
    <w:rsid w:val="000A15DA"/>
    <w:rsid w:val="000B27E9"/>
    <w:rsid w:val="000B70D3"/>
    <w:rsid w:val="000C47C3"/>
    <w:rsid w:val="000D215E"/>
    <w:rsid w:val="000D58AB"/>
    <w:rsid w:val="000D72C0"/>
    <w:rsid w:val="000D7F40"/>
    <w:rsid w:val="001138E3"/>
    <w:rsid w:val="00133525"/>
    <w:rsid w:val="0013660F"/>
    <w:rsid w:val="0015292F"/>
    <w:rsid w:val="001A4C42"/>
    <w:rsid w:val="001A7420"/>
    <w:rsid w:val="001B6637"/>
    <w:rsid w:val="001C21C3"/>
    <w:rsid w:val="001D02C2"/>
    <w:rsid w:val="001F0C1D"/>
    <w:rsid w:val="001F1132"/>
    <w:rsid w:val="001F168B"/>
    <w:rsid w:val="001F1AD6"/>
    <w:rsid w:val="001F1D76"/>
    <w:rsid w:val="001F5CF3"/>
    <w:rsid w:val="00202022"/>
    <w:rsid w:val="0023376F"/>
    <w:rsid w:val="002341A8"/>
    <w:rsid w:val="002347A2"/>
    <w:rsid w:val="002675F0"/>
    <w:rsid w:val="002754FF"/>
    <w:rsid w:val="0029667B"/>
    <w:rsid w:val="002B6339"/>
    <w:rsid w:val="002B6F29"/>
    <w:rsid w:val="002C74C4"/>
    <w:rsid w:val="002E00EE"/>
    <w:rsid w:val="00300B7F"/>
    <w:rsid w:val="00306681"/>
    <w:rsid w:val="003128E9"/>
    <w:rsid w:val="003172DC"/>
    <w:rsid w:val="003227EB"/>
    <w:rsid w:val="00324D6C"/>
    <w:rsid w:val="00333B8F"/>
    <w:rsid w:val="0034415C"/>
    <w:rsid w:val="0035462D"/>
    <w:rsid w:val="003765B8"/>
    <w:rsid w:val="003B4F9E"/>
    <w:rsid w:val="003C3971"/>
    <w:rsid w:val="003D13C2"/>
    <w:rsid w:val="0040491E"/>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261F4"/>
    <w:rsid w:val="0053388B"/>
    <w:rsid w:val="00535773"/>
    <w:rsid w:val="00543E6C"/>
    <w:rsid w:val="005461AA"/>
    <w:rsid w:val="00553440"/>
    <w:rsid w:val="00565087"/>
    <w:rsid w:val="00574378"/>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A579C"/>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D4C5A"/>
    <w:rsid w:val="007E439D"/>
    <w:rsid w:val="007F0F4A"/>
    <w:rsid w:val="007F5412"/>
    <w:rsid w:val="008028A4"/>
    <w:rsid w:val="00827E97"/>
    <w:rsid w:val="00830747"/>
    <w:rsid w:val="008331E0"/>
    <w:rsid w:val="0083401B"/>
    <w:rsid w:val="00843D60"/>
    <w:rsid w:val="00850B7F"/>
    <w:rsid w:val="008524F9"/>
    <w:rsid w:val="008768CA"/>
    <w:rsid w:val="008B60CA"/>
    <w:rsid w:val="008B746E"/>
    <w:rsid w:val="008C33E9"/>
    <w:rsid w:val="008C384C"/>
    <w:rsid w:val="008D6DD3"/>
    <w:rsid w:val="008D7483"/>
    <w:rsid w:val="008E16D0"/>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B44C5"/>
    <w:rsid w:val="009C746E"/>
    <w:rsid w:val="009D4FDC"/>
    <w:rsid w:val="009E7F5F"/>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2535A"/>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04E6"/>
    <w:rsid w:val="00C45231"/>
    <w:rsid w:val="00C72833"/>
    <w:rsid w:val="00C73825"/>
    <w:rsid w:val="00C759A0"/>
    <w:rsid w:val="00C80F1D"/>
    <w:rsid w:val="00C93F40"/>
    <w:rsid w:val="00CA0BD2"/>
    <w:rsid w:val="00CA3D0C"/>
    <w:rsid w:val="00CC0ED3"/>
    <w:rsid w:val="00CC1F31"/>
    <w:rsid w:val="00CC6785"/>
    <w:rsid w:val="00CE7902"/>
    <w:rsid w:val="00D57972"/>
    <w:rsid w:val="00D63589"/>
    <w:rsid w:val="00D675A9"/>
    <w:rsid w:val="00D738D6"/>
    <w:rsid w:val="00D7447B"/>
    <w:rsid w:val="00D755EB"/>
    <w:rsid w:val="00D76048"/>
    <w:rsid w:val="00D87E00"/>
    <w:rsid w:val="00D9134D"/>
    <w:rsid w:val="00DA77C3"/>
    <w:rsid w:val="00DA7A03"/>
    <w:rsid w:val="00DB1818"/>
    <w:rsid w:val="00DC309B"/>
    <w:rsid w:val="00DC4DA2"/>
    <w:rsid w:val="00DC6339"/>
    <w:rsid w:val="00DD43FB"/>
    <w:rsid w:val="00DD4C17"/>
    <w:rsid w:val="00DD59F5"/>
    <w:rsid w:val="00DD74A5"/>
    <w:rsid w:val="00DF29A4"/>
    <w:rsid w:val="00DF2B1F"/>
    <w:rsid w:val="00DF4805"/>
    <w:rsid w:val="00DF62CD"/>
    <w:rsid w:val="00E16509"/>
    <w:rsid w:val="00E25B03"/>
    <w:rsid w:val="00E43890"/>
    <w:rsid w:val="00E44582"/>
    <w:rsid w:val="00E74754"/>
    <w:rsid w:val="00E77645"/>
    <w:rsid w:val="00E8575B"/>
    <w:rsid w:val="00E967B1"/>
    <w:rsid w:val="00EA15B0"/>
    <w:rsid w:val="00EA5EA7"/>
    <w:rsid w:val="00EB0BAB"/>
    <w:rsid w:val="00EC4A25"/>
    <w:rsid w:val="00F025A2"/>
    <w:rsid w:val="00F04712"/>
    <w:rsid w:val="00F13360"/>
    <w:rsid w:val="00F16005"/>
    <w:rsid w:val="00F22EC7"/>
    <w:rsid w:val="00F325C8"/>
    <w:rsid w:val="00F3454E"/>
    <w:rsid w:val="00F45D81"/>
    <w:rsid w:val="00F630F7"/>
    <w:rsid w:val="00F653B8"/>
    <w:rsid w:val="00F74DBE"/>
    <w:rsid w:val="00F77465"/>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7076A-0E81-4518-9833-BA916954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1357</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15</cp:revision>
  <cp:lastPrinted>2019-02-25T14:05:00Z</cp:lastPrinted>
  <dcterms:created xsi:type="dcterms:W3CDTF">2023-02-17T14:27:00Z</dcterms:created>
  <dcterms:modified xsi:type="dcterms:W3CDTF">2023-02-17T16:15:00Z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